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E66BC" w14:textId="77777777" w:rsidR="00594CF9" w:rsidRDefault="00594CF9" w:rsidP="00594C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IVE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D67E395" w14:textId="77777777" w:rsidR="00594CF9" w:rsidRDefault="00594CF9" w:rsidP="00594C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92A830" w14:textId="77777777" w:rsidR="00594CF9" w:rsidRDefault="00594CF9" w:rsidP="00594C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4B2A34" w14:textId="77777777" w:rsidR="00594CF9" w:rsidRDefault="00594CF9" w:rsidP="00594C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trespass and contempt against Rose Fox of London,</w:t>
      </w:r>
    </w:p>
    <w:p w14:paraId="3C9EF4E4" w14:textId="77777777" w:rsidR="00594CF9" w:rsidRDefault="00594CF9" w:rsidP="00594C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spinster(q.v.).</w:t>
      </w:r>
    </w:p>
    <w:p w14:paraId="3925AD2A" w14:textId="77777777" w:rsidR="00594CF9" w:rsidRDefault="00594CF9" w:rsidP="00594C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570F208" w14:textId="77777777" w:rsidR="00594CF9" w:rsidRDefault="00594CF9" w:rsidP="00594C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020B94" w14:textId="77777777" w:rsidR="00594CF9" w:rsidRDefault="00594CF9" w:rsidP="00594C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E82EB2F" w14:textId="77777777" w:rsidR="00594CF9" w:rsidRDefault="00594CF9" w:rsidP="00594C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March 2021</w:t>
      </w:r>
    </w:p>
    <w:p w14:paraId="291D4E4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5F500" w14:textId="77777777" w:rsidR="00594CF9" w:rsidRDefault="00594CF9" w:rsidP="009139A6">
      <w:r>
        <w:separator/>
      </w:r>
    </w:p>
  </w:endnote>
  <w:endnote w:type="continuationSeparator" w:id="0">
    <w:p w14:paraId="3776ADB3" w14:textId="77777777" w:rsidR="00594CF9" w:rsidRDefault="00594C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BBD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547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B5B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0645D" w14:textId="77777777" w:rsidR="00594CF9" w:rsidRDefault="00594CF9" w:rsidP="009139A6">
      <w:r>
        <w:separator/>
      </w:r>
    </w:p>
  </w:footnote>
  <w:footnote w:type="continuationSeparator" w:id="0">
    <w:p w14:paraId="26F31170" w14:textId="77777777" w:rsidR="00594CF9" w:rsidRDefault="00594C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18B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190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07D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F9"/>
    <w:rsid w:val="000666E0"/>
    <w:rsid w:val="002510B7"/>
    <w:rsid w:val="00594CF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47B6B"/>
  <w15:chartTrackingRefBased/>
  <w15:docId w15:val="{6A5945A6-E3F9-4772-8F41-AE23FC7C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94C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2021-04-15T10:29:00Z</dcterms:created>
  <dcterms:modified xsi:type="dcterms:W3CDTF">2021-04-15T10:30:00Z</dcterms:modified>
</cp:coreProperties>
</file>